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0A" w:rsidRPr="00F349CD" w:rsidRDefault="00C0650A" w:rsidP="00FF3643">
      <w:pPr>
        <w:jc w:val="center"/>
      </w:pPr>
      <w:r w:rsidRPr="00F349CD">
        <w:t>СВЕДЕНИЯ</w:t>
      </w:r>
    </w:p>
    <w:p w:rsidR="00C0650A" w:rsidRPr="00F349CD" w:rsidRDefault="00C0650A" w:rsidP="00FF3643">
      <w:pPr>
        <w:jc w:val="center"/>
      </w:pPr>
      <w:r w:rsidRPr="00F349CD">
        <w:t>о доходах, об имуществе и обязательствах</w:t>
      </w:r>
    </w:p>
    <w:p w:rsidR="00C0650A" w:rsidRPr="00F349CD" w:rsidRDefault="00C0650A" w:rsidP="00FF3643">
      <w:pPr>
        <w:jc w:val="center"/>
      </w:pPr>
      <w:r w:rsidRPr="00F349CD">
        <w:t>имущественного характера за отчетный период</w:t>
      </w:r>
    </w:p>
    <w:p w:rsidR="00C0650A" w:rsidRPr="00F349CD" w:rsidRDefault="00C0650A" w:rsidP="00FF3643">
      <w:pPr>
        <w:jc w:val="center"/>
      </w:pPr>
      <w:r w:rsidRPr="00F349CD">
        <w:t xml:space="preserve">с 1 января 2010 по 31 декабря </w:t>
      </w:r>
      <w:smartTag w:uri="urn:schemas-microsoft-com:office:smarttags" w:element="metricconverter">
        <w:smartTagPr>
          <w:attr w:name="ProductID" w:val="2010 г"/>
        </w:smartTagPr>
        <w:r w:rsidRPr="00F349CD">
          <w:t>2010 г</w:t>
        </w:r>
      </w:smartTag>
    </w:p>
    <w:tbl>
      <w:tblPr>
        <w:tblW w:w="15893" w:type="dxa"/>
        <w:tblInd w:w="-743" w:type="dxa"/>
        <w:tblLayout w:type="fixed"/>
        <w:tblLook w:val="00A0"/>
      </w:tblPr>
      <w:tblGrid>
        <w:gridCol w:w="1543"/>
        <w:gridCol w:w="1691"/>
        <w:gridCol w:w="2103"/>
        <w:gridCol w:w="1762"/>
        <w:gridCol w:w="1337"/>
        <w:gridCol w:w="1716"/>
        <w:gridCol w:w="1756"/>
        <w:gridCol w:w="1805"/>
        <w:gridCol w:w="1090"/>
        <w:gridCol w:w="1090"/>
      </w:tblGrid>
      <w:tr w:rsidR="00C0650A" w:rsidRPr="002F7EA6" w:rsidTr="00B142F0">
        <w:trPr>
          <w:trHeight w:val="555"/>
        </w:trPr>
        <w:tc>
          <w:tcPr>
            <w:tcW w:w="1543" w:type="dxa"/>
            <w:vMerge w:val="restart"/>
          </w:tcPr>
          <w:p w:rsidR="00C0650A" w:rsidRPr="002F7EA6" w:rsidRDefault="00C0650A" w:rsidP="00B142F0">
            <w:r w:rsidRPr="002F7EA6">
              <w:t>Ф.И.О.</w:t>
            </w:r>
          </w:p>
        </w:tc>
        <w:tc>
          <w:tcPr>
            <w:tcW w:w="1691" w:type="dxa"/>
            <w:vMerge w:val="restart"/>
          </w:tcPr>
          <w:p w:rsidR="00C0650A" w:rsidRPr="002F7EA6" w:rsidRDefault="00C0650A" w:rsidP="00B142F0">
            <w:r w:rsidRPr="002F7EA6">
              <w:t>должность</w:t>
            </w:r>
          </w:p>
        </w:tc>
        <w:tc>
          <w:tcPr>
            <w:tcW w:w="2103" w:type="dxa"/>
            <w:vMerge w:val="restart"/>
          </w:tcPr>
          <w:p w:rsidR="00C0650A" w:rsidRPr="002F7EA6" w:rsidRDefault="00C0650A" w:rsidP="00B142F0">
            <w:r w:rsidRPr="002F7EA6">
              <w:t>декларированный</w:t>
            </w:r>
          </w:p>
          <w:p w:rsidR="00C0650A" w:rsidRPr="002F7EA6" w:rsidRDefault="00C0650A" w:rsidP="00B142F0">
            <w:r w:rsidRPr="002F7EA6">
              <w:t>годовой доход за отчетный период</w:t>
            </w:r>
          </w:p>
        </w:tc>
        <w:tc>
          <w:tcPr>
            <w:tcW w:w="6571" w:type="dxa"/>
            <w:gridSpan w:val="4"/>
            <w:tcBorders>
              <w:bottom w:val="single" w:sz="4" w:space="0" w:color="auto"/>
            </w:tcBorders>
          </w:tcPr>
          <w:p w:rsidR="00C0650A" w:rsidRPr="002F7EA6" w:rsidRDefault="00C0650A" w:rsidP="00B142F0">
            <w:r w:rsidRPr="002F7EA6">
              <w:t xml:space="preserve">Перечень  объектов  недвижимого имущества и </w:t>
            </w:r>
          </w:p>
          <w:p w:rsidR="00C0650A" w:rsidRPr="002F7EA6" w:rsidRDefault="00C0650A" w:rsidP="00B142F0">
            <w:r w:rsidRPr="002F7EA6">
              <w:t>транспортных средств, принадлежащий на праве      собственности</w:t>
            </w:r>
          </w:p>
        </w:tc>
        <w:tc>
          <w:tcPr>
            <w:tcW w:w="3985" w:type="dxa"/>
            <w:gridSpan w:val="3"/>
            <w:tcBorders>
              <w:bottom w:val="single" w:sz="4" w:space="0" w:color="auto"/>
            </w:tcBorders>
          </w:tcPr>
          <w:p w:rsidR="00C0650A" w:rsidRPr="002F7EA6" w:rsidRDefault="00C0650A" w:rsidP="00B142F0">
            <w:pPr>
              <w:jc w:val="center"/>
              <w:rPr>
                <w:szCs w:val="28"/>
              </w:rPr>
            </w:pPr>
            <w:r w:rsidRPr="002F7EA6">
              <w:t>Перечень объектов недвижимого имущества находящегося в пользовании</w:t>
            </w:r>
          </w:p>
          <w:p w:rsidR="00C0650A" w:rsidRPr="002F7EA6" w:rsidRDefault="00C0650A" w:rsidP="00B142F0"/>
        </w:tc>
      </w:tr>
      <w:tr w:rsidR="00C0650A" w:rsidRPr="002F7EA6" w:rsidTr="00B142F0">
        <w:trPr>
          <w:trHeight w:val="315"/>
        </w:trPr>
        <w:tc>
          <w:tcPr>
            <w:tcW w:w="1543" w:type="dxa"/>
            <w:vMerge/>
          </w:tcPr>
          <w:p w:rsidR="00C0650A" w:rsidRPr="002F7EA6" w:rsidRDefault="00C0650A" w:rsidP="00B142F0"/>
        </w:tc>
        <w:tc>
          <w:tcPr>
            <w:tcW w:w="1691" w:type="dxa"/>
            <w:vMerge/>
          </w:tcPr>
          <w:p w:rsidR="00C0650A" w:rsidRPr="002F7EA6" w:rsidRDefault="00C0650A" w:rsidP="00B142F0"/>
        </w:tc>
        <w:tc>
          <w:tcPr>
            <w:tcW w:w="2103" w:type="dxa"/>
            <w:vMerge/>
          </w:tcPr>
          <w:p w:rsidR="00C0650A" w:rsidRPr="002F7EA6" w:rsidRDefault="00C0650A" w:rsidP="00B142F0"/>
        </w:tc>
        <w:tc>
          <w:tcPr>
            <w:tcW w:w="1762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 xml:space="preserve">Вид объектов </w:t>
            </w:r>
          </w:p>
          <w:p w:rsidR="00C0650A" w:rsidRPr="002F7EA6" w:rsidRDefault="00C0650A" w:rsidP="00B142F0">
            <w:pPr>
              <w:rPr>
                <w:szCs w:val="28"/>
              </w:rPr>
            </w:pPr>
            <w:r w:rsidRPr="002F7EA6">
              <w:t>недвижимости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Площадь</w:t>
            </w:r>
          </w:p>
          <w:p w:rsidR="00C0650A" w:rsidRPr="002F7EA6" w:rsidRDefault="00C0650A" w:rsidP="00B142F0">
            <w:pPr>
              <w:rPr>
                <w:szCs w:val="28"/>
              </w:rPr>
            </w:pPr>
            <w:r w:rsidRPr="002F7EA6">
              <w:t>(кв.м.)</w:t>
            </w: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Страна</w:t>
            </w:r>
          </w:p>
          <w:p w:rsidR="00C0650A" w:rsidRPr="002F7EA6" w:rsidRDefault="00C0650A" w:rsidP="00B142F0">
            <w:pPr>
              <w:rPr>
                <w:szCs w:val="28"/>
              </w:rPr>
            </w:pPr>
            <w:r w:rsidRPr="002F7EA6">
              <w:t>расположения</w:t>
            </w: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pPr>
              <w:rPr>
                <w:szCs w:val="28"/>
              </w:rPr>
            </w:pPr>
            <w:r w:rsidRPr="002F7EA6">
              <w:t>Транспортные средства с указанием вида и марки</w:t>
            </w: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 xml:space="preserve">Вид  объектов </w:t>
            </w:r>
          </w:p>
          <w:p w:rsidR="00C0650A" w:rsidRPr="002F7EA6" w:rsidRDefault="00C0650A" w:rsidP="00B142F0">
            <w:pPr>
              <w:rPr>
                <w:szCs w:val="28"/>
              </w:rPr>
            </w:pPr>
            <w:r w:rsidRPr="002F7EA6">
              <w:t>недвижимости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Площадь</w:t>
            </w:r>
          </w:p>
          <w:p w:rsidR="00C0650A" w:rsidRPr="002F7EA6" w:rsidRDefault="00C0650A" w:rsidP="00B142F0">
            <w:pPr>
              <w:rPr>
                <w:szCs w:val="28"/>
              </w:rPr>
            </w:pPr>
            <w:r w:rsidRPr="002F7EA6">
              <w:t>(кв.м.)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Страна</w:t>
            </w:r>
          </w:p>
          <w:p w:rsidR="00C0650A" w:rsidRPr="002F7EA6" w:rsidRDefault="00C0650A" w:rsidP="00B142F0">
            <w:pPr>
              <w:rPr>
                <w:szCs w:val="28"/>
              </w:rPr>
            </w:pPr>
            <w:r w:rsidRPr="002F7EA6">
              <w:t>расположения</w:t>
            </w:r>
          </w:p>
        </w:tc>
      </w:tr>
      <w:tr w:rsidR="00C0650A" w:rsidRPr="002F7EA6" w:rsidTr="00B142F0">
        <w:trPr>
          <w:trHeight w:val="315"/>
        </w:trPr>
        <w:tc>
          <w:tcPr>
            <w:tcW w:w="1543" w:type="dxa"/>
          </w:tcPr>
          <w:p w:rsidR="00C0650A" w:rsidRPr="002F7EA6" w:rsidRDefault="00C0650A" w:rsidP="00B142F0">
            <w:r w:rsidRPr="002F7EA6">
              <w:t>Возняк</w:t>
            </w:r>
          </w:p>
          <w:p w:rsidR="00C0650A" w:rsidRPr="002F7EA6" w:rsidRDefault="00C0650A" w:rsidP="00B142F0">
            <w:r w:rsidRPr="002F7EA6">
              <w:t>Богдан</w:t>
            </w:r>
          </w:p>
          <w:p w:rsidR="00C0650A" w:rsidRPr="002F7EA6" w:rsidRDefault="00C0650A" w:rsidP="00B142F0">
            <w:pPr>
              <w:ind w:firstLine="34"/>
            </w:pPr>
            <w:r w:rsidRPr="002F7EA6">
              <w:t>Семенович</w:t>
            </w:r>
          </w:p>
        </w:tc>
        <w:tc>
          <w:tcPr>
            <w:tcW w:w="1691" w:type="dxa"/>
          </w:tcPr>
          <w:p w:rsidR="00C0650A" w:rsidRPr="002F7EA6" w:rsidRDefault="00C0650A" w:rsidP="00B142F0">
            <w:r w:rsidRPr="002F7EA6">
              <w:t>Глава Администрации Луговского сельского поселения</w:t>
            </w:r>
          </w:p>
          <w:p w:rsidR="00C0650A" w:rsidRPr="002F7EA6" w:rsidRDefault="00C0650A" w:rsidP="00B142F0"/>
          <w:p w:rsidR="00C0650A" w:rsidRPr="002F7EA6" w:rsidRDefault="00C0650A" w:rsidP="00B142F0"/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188053.89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квартира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64 кв.м.</w:t>
            </w: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Россия</w:t>
            </w: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1)Автомобиль</w:t>
            </w:r>
          </w:p>
          <w:p w:rsidR="00C0650A" w:rsidRPr="002F7EA6" w:rsidRDefault="00C0650A" w:rsidP="00B142F0">
            <w:r w:rsidRPr="002F7EA6">
              <w:t>Форд  Мондео</w:t>
            </w:r>
          </w:p>
          <w:p w:rsidR="00C0650A" w:rsidRPr="002F7EA6" w:rsidRDefault="00C0650A" w:rsidP="00B142F0">
            <w:r w:rsidRPr="002F7EA6">
              <w:t>2)Автомобиль</w:t>
            </w:r>
          </w:p>
          <w:p w:rsidR="00C0650A" w:rsidRPr="002F7EA6" w:rsidRDefault="00C0650A" w:rsidP="00B142F0">
            <w:r w:rsidRPr="002F7EA6">
              <w:t xml:space="preserve"> Мерседес</w:t>
            </w:r>
          </w:p>
          <w:p w:rsidR="00C0650A" w:rsidRPr="002F7EA6" w:rsidRDefault="00C0650A" w:rsidP="00B142F0"/>
          <w:p w:rsidR="00C0650A" w:rsidRPr="002F7EA6" w:rsidRDefault="00C0650A" w:rsidP="00B142F0"/>
        </w:tc>
        <w:tc>
          <w:tcPr>
            <w:tcW w:w="1805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rPr>
          <w:trHeight w:val="315"/>
        </w:trPr>
        <w:tc>
          <w:tcPr>
            <w:tcW w:w="1543" w:type="dxa"/>
          </w:tcPr>
          <w:p w:rsidR="00C0650A" w:rsidRPr="002F7EA6" w:rsidRDefault="00C0650A" w:rsidP="00B142F0">
            <w:r w:rsidRPr="002F7EA6">
              <w:t>супруга</w:t>
            </w:r>
          </w:p>
        </w:tc>
        <w:tc>
          <w:tcPr>
            <w:tcW w:w="1691" w:type="dxa"/>
          </w:tcPr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76.173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квартира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59,2 кв.м.</w:t>
            </w:r>
          </w:p>
        </w:tc>
        <w:tc>
          <w:tcPr>
            <w:tcW w:w="1716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Россия</w:t>
            </w:r>
          </w:p>
        </w:tc>
        <w:tc>
          <w:tcPr>
            <w:tcW w:w="1756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right="17" w:firstLine="34"/>
            </w:pPr>
            <w:r w:rsidRPr="002F7EA6">
              <w:t>Сафуанова</w:t>
            </w:r>
          </w:p>
          <w:p w:rsidR="00C0650A" w:rsidRPr="002F7EA6" w:rsidRDefault="00C0650A" w:rsidP="00B142F0">
            <w:pPr>
              <w:ind w:right="17" w:firstLine="34"/>
            </w:pPr>
            <w:r w:rsidRPr="002F7EA6">
              <w:t>Олеся</w:t>
            </w:r>
          </w:p>
          <w:p w:rsidR="00C0650A" w:rsidRPr="002F7EA6" w:rsidRDefault="00C0650A" w:rsidP="00B142F0">
            <w:pPr>
              <w:ind w:right="17" w:firstLine="34"/>
            </w:pPr>
            <w:r w:rsidRPr="002F7EA6">
              <w:t>Рауловна</w:t>
            </w:r>
          </w:p>
        </w:tc>
        <w:tc>
          <w:tcPr>
            <w:tcW w:w="1691" w:type="dxa"/>
          </w:tcPr>
          <w:p w:rsidR="00C0650A" w:rsidRPr="002F7EA6" w:rsidRDefault="00C0650A" w:rsidP="00B142F0">
            <w:r w:rsidRPr="002F7EA6">
              <w:t>Специалист Администрации Луговского поселения</w:t>
            </w:r>
          </w:p>
        </w:tc>
        <w:tc>
          <w:tcPr>
            <w:tcW w:w="2103" w:type="dxa"/>
          </w:tcPr>
          <w:p w:rsidR="00C0650A" w:rsidRPr="002F7EA6" w:rsidRDefault="00C0650A" w:rsidP="00B142F0">
            <w:r w:rsidRPr="002F7EA6">
              <w:t>87972. 84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квартира</w:t>
            </w:r>
          </w:p>
        </w:tc>
        <w:tc>
          <w:tcPr>
            <w:tcW w:w="1337" w:type="dxa"/>
          </w:tcPr>
          <w:p w:rsidR="00C0650A" w:rsidRPr="002F7EA6" w:rsidRDefault="00C0650A" w:rsidP="00B142F0">
            <w:r w:rsidRPr="002F7EA6">
              <w:t>70,9 кв.м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Россия</w:t>
            </w:r>
          </w:p>
        </w:tc>
        <w:tc>
          <w:tcPr>
            <w:tcW w:w="1756" w:type="dxa"/>
          </w:tcPr>
          <w:p w:rsidR="00C0650A" w:rsidRPr="002F7EA6" w:rsidRDefault="00C0650A" w:rsidP="00B142F0">
            <w:pPr>
              <w:ind w:firstLine="89"/>
            </w:pPr>
            <w:r w:rsidRPr="002F7EA6">
              <w:t>Автомобиль</w:t>
            </w:r>
          </w:p>
          <w:p w:rsidR="00C0650A" w:rsidRPr="002F7EA6" w:rsidRDefault="00C0650A" w:rsidP="00B142F0">
            <w:pPr>
              <w:ind w:firstLine="89"/>
            </w:pPr>
            <w:r w:rsidRPr="002F7EA6">
              <w:t>ВАЗ 2106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r w:rsidRPr="002F7EA6">
              <w:t xml:space="preserve">супруг – </w:t>
            </w:r>
          </w:p>
          <w:p w:rsidR="00C0650A" w:rsidRPr="002F7EA6" w:rsidRDefault="00C0650A" w:rsidP="00B142F0"/>
        </w:tc>
        <w:tc>
          <w:tcPr>
            <w:tcW w:w="1691" w:type="dxa"/>
          </w:tcPr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201894.27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337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firstLine="34"/>
            </w:pPr>
            <w:r w:rsidRPr="002F7EA6">
              <w:t xml:space="preserve">сын – </w:t>
            </w:r>
          </w:p>
          <w:p w:rsidR="00C0650A" w:rsidRPr="002F7EA6" w:rsidRDefault="00C0650A" w:rsidP="00B142F0">
            <w:pPr>
              <w:ind w:firstLine="34"/>
            </w:pPr>
          </w:p>
        </w:tc>
        <w:tc>
          <w:tcPr>
            <w:tcW w:w="1691" w:type="dxa"/>
          </w:tcPr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2640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337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firstLine="34"/>
            </w:pPr>
            <w:r w:rsidRPr="002F7EA6">
              <w:t>Пашова</w:t>
            </w:r>
          </w:p>
          <w:p w:rsidR="00C0650A" w:rsidRPr="002F7EA6" w:rsidRDefault="00C0650A" w:rsidP="00B142F0">
            <w:pPr>
              <w:ind w:firstLine="34"/>
            </w:pPr>
            <w:r w:rsidRPr="002F7EA6">
              <w:t>Вера</w:t>
            </w:r>
          </w:p>
          <w:p w:rsidR="00C0650A" w:rsidRPr="002F7EA6" w:rsidRDefault="00C0650A" w:rsidP="00B142F0">
            <w:pPr>
              <w:ind w:firstLine="34"/>
            </w:pPr>
            <w:r w:rsidRPr="002F7EA6">
              <w:t>Петровна</w:t>
            </w:r>
          </w:p>
        </w:tc>
        <w:tc>
          <w:tcPr>
            <w:tcW w:w="1691" w:type="dxa"/>
          </w:tcPr>
          <w:p w:rsidR="00C0650A" w:rsidRPr="002F7EA6" w:rsidRDefault="00C0650A" w:rsidP="00B142F0">
            <w:r w:rsidRPr="002F7EA6">
              <w:t>Специалист</w:t>
            </w:r>
          </w:p>
          <w:p w:rsidR="00C0650A" w:rsidRPr="002F7EA6" w:rsidRDefault="00C0650A" w:rsidP="00B142F0">
            <w:r w:rsidRPr="002F7EA6">
              <w:t>финансового</w:t>
            </w:r>
          </w:p>
          <w:p w:rsidR="00C0650A" w:rsidRPr="002F7EA6" w:rsidRDefault="00C0650A" w:rsidP="00B142F0">
            <w:r w:rsidRPr="002F7EA6">
              <w:t>отдела</w:t>
            </w:r>
          </w:p>
        </w:tc>
        <w:tc>
          <w:tcPr>
            <w:tcW w:w="2103" w:type="dxa"/>
          </w:tcPr>
          <w:p w:rsidR="00C0650A" w:rsidRPr="002F7EA6" w:rsidRDefault="00C0650A" w:rsidP="00B142F0">
            <w:r w:rsidRPr="002F7EA6">
              <w:t>98.9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квартира</w:t>
            </w:r>
          </w:p>
        </w:tc>
        <w:tc>
          <w:tcPr>
            <w:tcW w:w="1337" w:type="dxa"/>
          </w:tcPr>
          <w:p w:rsidR="00C0650A" w:rsidRPr="002F7EA6" w:rsidRDefault="00C0650A" w:rsidP="00B142F0">
            <w:pPr>
              <w:ind w:firstLine="23"/>
            </w:pPr>
            <w:r w:rsidRPr="002F7EA6">
              <w:t>38.5 кв.м.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Россия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firstLine="34"/>
            </w:pPr>
            <w:r w:rsidRPr="002F7EA6">
              <w:t>сын</w:t>
            </w:r>
          </w:p>
        </w:tc>
        <w:tc>
          <w:tcPr>
            <w:tcW w:w="1691" w:type="dxa"/>
          </w:tcPr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9720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337" w:type="dxa"/>
          </w:tcPr>
          <w:p w:rsidR="00C0650A" w:rsidRPr="002F7EA6" w:rsidRDefault="00C0650A" w:rsidP="00B142F0">
            <w:pPr>
              <w:ind w:firstLine="23"/>
            </w:pPr>
            <w:r w:rsidRPr="002F7EA6">
              <w:t>нет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firstLine="34"/>
            </w:pPr>
            <w:r w:rsidRPr="002F7EA6">
              <w:t>дочь</w:t>
            </w:r>
          </w:p>
        </w:tc>
        <w:tc>
          <w:tcPr>
            <w:tcW w:w="1691" w:type="dxa"/>
          </w:tcPr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6840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337" w:type="dxa"/>
          </w:tcPr>
          <w:p w:rsidR="00C0650A" w:rsidRPr="002F7EA6" w:rsidRDefault="00C0650A" w:rsidP="00B142F0">
            <w:pPr>
              <w:ind w:firstLine="23"/>
            </w:pPr>
            <w:r w:rsidRPr="002F7EA6">
              <w:t>нет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firstLine="34"/>
            </w:pPr>
            <w:r w:rsidRPr="002F7EA6">
              <w:t>Богатенкова</w:t>
            </w:r>
          </w:p>
          <w:p w:rsidR="00C0650A" w:rsidRPr="002F7EA6" w:rsidRDefault="00C0650A" w:rsidP="00B142F0">
            <w:pPr>
              <w:ind w:firstLine="34"/>
            </w:pPr>
            <w:r w:rsidRPr="002F7EA6">
              <w:t>Светлана</w:t>
            </w:r>
          </w:p>
          <w:p w:rsidR="00C0650A" w:rsidRPr="002F7EA6" w:rsidRDefault="00C0650A" w:rsidP="00B142F0">
            <w:pPr>
              <w:ind w:firstLine="34"/>
            </w:pPr>
            <w:r w:rsidRPr="002F7EA6">
              <w:t>васильевна</w:t>
            </w:r>
          </w:p>
        </w:tc>
        <w:tc>
          <w:tcPr>
            <w:tcW w:w="1691" w:type="dxa"/>
          </w:tcPr>
          <w:p w:rsidR="00C0650A" w:rsidRPr="002F7EA6" w:rsidRDefault="00C0650A" w:rsidP="00B142F0">
            <w:r w:rsidRPr="002F7EA6">
              <w:t>Специалист Совета депутатов</w:t>
            </w:r>
          </w:p>
        </w:tc>
        <w:tc>
          <w:tcPr>
            <w:tcW w:w="2103" w:type="dxa"/>
          </w:tcPr>
          <w:p w:rsidR="00C0650A" w:rsidRPr="002F7EA6" w:rsidRDefault="00C0650A" w:rsidP="00B142F0">
            <w:r w:rsidRPr="002F7EA6">
              <w:t>34.595</w:t>
            </w:r>
          </w:p>
        </w:tc>
        <w:tc>
          <w:tcPr>
            <w:tcW w:w="1762" w:type="dxa"/>
          </w:tcPr>
          <w:p w:rsidR="00C0650A" w:rsidRPr="002F7EA6" w:rsidRDefault="00C0650A" w:rsidP="00B142F0"/>
          <w:p w:rsidR="00C0650A" w:rsidRPr="002F7EA6" w:rsidRDefault="00C0650A" w:rsidP="00B142F0"/>
        </w:tc>
        <w:tc>
          <w:tcPr>
            <w:tcW w:w="1337" w:type="dxa"/>
          </w:tcPr>
          <w:p w:rsidR="00C0650A" w:rsidRPr="002F7EA6" w:rsidRDefault="00C0650A" w:rsidP="00B142F0">
            <w:pPr>
              <w:ind w:firstLine="23"/>
            </w:pPr>
            <w:r w:rsidRPr="002F7EA6">
              <w:t>нет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firstLine="34"/>
            </w:pPr>
            <w:r w:rsidRPr="002F7EA6">
              <w:t>муж</w:t>
            </w:r>
          </w:p>
        </w:tc>
        <w:tc>
          <w:tcPr>
            <w:tcW w:w="1691" w:type="dxa"/>
          </w:tcPr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--------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дом</w:t>
            </w:r>
          </w:p>
        </w:tc>
        <w:tc>
          <w:tcPr>
            <w:tcW w:w="1337" w:type="dxa"/>
          </w:tcPr>
          <w:p w:rsidR="00C0650A" w:rsidRPr="002F7EA6" w:rsidRDefault="00C0650A" w:rsidP="00B142F0">
            <w:pPr>
              <w:ind w:firstLine="23"/>
            </w:pPr>
            <w:r w:rsidRPr="002F7EA6">
              <w:t>73,6 кв.м.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Россия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Автомобиль</w:t>
            </w:r>
          </w:p>
          <w:p w:rsidR="00C0650A" w:rsidRPr="002F7EA6" w:rsidRDefault="00C0650A" w:rsidP="00B142F0">
            <w:r w:rsidRPr="002F7EA6">
              <w:t>ВАЗ 2110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  <w:tr w:rsidR="00C0650A" w:rsidRPr="002F7EA6" w:rsidTr="00B142F0">
        <w:tc>
          <w:tcPr>
            <w:tcW w:w="1543" w:type="dxa"/>
          </w:tcPr>
          <w:p w:rsidR="00C0650A" w:rsidRPr="002F7EA6" w:rsidRDefault="00C0650A" w:rsidP="00B142F0">
            <w:pPr>
              <w:ind w:firstLine="34"/>
            </w:pPr>
            <w:r w:rsidRPr="002F7EA6">
              <w:t>дочь</w:t>
            </w:r>
          </w:p>
        </w:tc>
        <w:tc>
          <w:tcPr>
            <w:tcW w:w="1691" w:type="dxa"/>
          </w:tcPr>
          <w:p w:rsidR="00C0650A" w:rsidRPr="002F7EA6" w:rsidRDefault="00C0650A" w:rsidP="00B142F0"/>
        </w:tc>
        <w:tc>
          <w:tcPr>
            <w:tcW w:w="2103" w:type="dxa"/>
          </w:tcPr>
          <w:p w:rsidR="00C0650A" w:rsidRPr="002F7EA6" w:rsidRDefault="00C0650A" w:rsidP="00B142F0">
            <w:r w:rsidRPr="002F7EA6">
              <w:t>2640</w:t>
            </w:r>
          </w:p>
        </w:tc>
        <w:tc>
          <w:tcPr>
            <w:tcW w:w="1762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337" w:type="dxa"/>
          </w:tcPr>
          <w:p w:rsidR="00C0650A" w:rsidRPr="002F7EA6" w:rsidRDefault="00C0650A" w:rsidP="00B142F0">
            <w:pPr>
              <w:ind w:firstLine="23"/>
            </w:pPr>
            <w:r w:rsidRPr="002F7EA6">
              <w:t>нет</w:t>
            </w:r>
          </w:p>
        </w:tc>
        <w:tc>
          <w:tcPr>
            <w:tcW w:w="171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756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805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  <w:tc>
          <w:tcPr>
            <w:tcW w:w="1090" w:type="dxa"/>
          </w:tcPr>
          <w:p w:rsidR="00C0650A" w:rsidRPr="002F7EA6" w:rsidRDefault="00C0650A" w:rsidP="00B142F0">
            <w:r w:rsidRPr="002F7EA6">
              <w:t>нет</w:t>
            </w:r>
          </w:p>
        </w:tc>
      </w:tr>
    </w:tbl>
    <w:p w:rsidR="00C0650A" w:rsidRDefault="00C0650A" w:rsidP="00FF3643"/>
    <w:p w:rsidR="00C0650A" w:rsidRDefault="00C0650A" w:rsidP="00FF3643">
      <w:r>
        <w:t>Глава Луговского</w:t>
      </w:r>
      <w:r w:rsidRPr="00FF3643">
        <w:t xml:space="preserve"> </w:t>
      </w:r>
      <w:r>
        <w:t>сельского поселения:                                                                                                                                             Б.С. Возняк</w:t>
      </w:r>
    </w:p>
    <w:p w:rsidR="00C0650A" w:rsidRPr="00317D5D" w:rsidRDefault="00C0650A" w:rsidP="00FF3643">
      <w:r>
        <w:t>Сафуанова О.Р.</w:t>
      </w:r>
      <w:r>
        <w:rPr>
          <w:lang w:val="en-US"/>
        </w:rPr>
        <w:t xml:space="preserve">   </w:t>
      </w:r>
      <w:r>
        <w:t xml:space="preserve">т. </w:t>
      </w:r>
      <w:r>
        <w:rPr>
          <w:lang w:val="en-US"/>
        </w:rPr>
        <w:t>8 (351)</w:t>
      </w:r>
      <w:r>
        <w:t>27</w:t>
      </w:r>
      <w:r>
        <w:rPr>
          <w:lang w:val="en-US"/>
        </w:rPr>
        <w:t>-</w:t>
      </w:r>
      <w:r>
        <w:t>4</w:t>
      </w:r>
      <w:r>
        <w:rPr>
          <w:lang w:val="en-US"/>
        </w:rPr>
        <w:t>-</w:t>
      </w:r>
      <w:r>
        <w:t>46</w:t>
      </w:r>
    </w:p>
    <w:p w:rsidR="00C0650A" w:rsidRDefault="00C0650A"/>
    <w:sectPr w:rsidR="00C0650A" w:rsidSect="00072B7A">
      <w:pgSz w:w="16838" w:h="11906" w:orient="landscape"/>
      <w:pgMar w:top="851" w:right="1134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643"/>
    <w:rsid w:val="00072B7A"/>
    <w:rsid w:val="00111148"/>
    <w:rsid w:val="0014040C"/>
    <w:rsid w:val="002F7EA6"/>
    <w:rsid w:val="00317D5D"/>
    <w:rsid w:val="003377D4"/>
    <w:rsid w:val="00364812"/>
    <w:rsid w:val="004A67A8"/>
    <w:rsid w:val="006C353D"/>
    <w:rsid w:val="00B142F0"/>
    <w:rsid w:val="00C0650A"/>
    <w:rsid w:val="00C81B34"/>
    <w:rsid w:val="00CC3C50"/>
    <w:rsid w:val="00D54344"/>
    <w:rsid w:val="00F349CD"/>
    <w:rsid w:val="00FF3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64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243</Words>
  <Characters>1390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Луговского сельского поселения</dc:title>
  <dc:subject/>
  <dc:creator>Admin</dc:creator>
  <cp:keywords/>
  <dc:description/>
  <cp:lastModifiedBy>Начальник</cp:lastModifiedBy>
  <cp:revision>3</cp:revision>
  <dcterms:created xsi:type="dcterms:W3CDTF">2011-05-17T04:13:00Z</dcterms:created>
  <dcterms:modified xsi:type="dcterms:W3CDTF">2011-05-18T04:24:00Z</dcterms:modified>
</cp:coreProperties>
</file>